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DE437A9" w14:textId="77777777" w:rsidR="00E24ACD" w:rsidRDefault="00E24ACD" w:rsidP="00E24ACD">
      <w:pPr>
        <w:pStyle w:val="NoSpacing"/>
      </w:pPr>
      <w:r>
        <w:rPr>
          <w:u w:val="single"/>
        </w:rPr>
        <w:t>Henry KYRKBY</w:t>
      </w:r>
      <w:r>
        <w:t xml:space="preserve">     </w:t>
      </w:r>
      <w:proofErr w:type="gramStart"/>
      <w:r>
        <w:t xml:space="preserve">   (</w:t>
      </w:r>
      <w:proofErr w:type="gramEnd"/>
      <w:r>
        <w:t>fl.1487)</w:t>
      </w:r>
    </w:p>
    <w:p w14:paraId="47383AC7" w14:textId="77777777" w:rsidR="00E24ACD" w:rsidRDefault="00E24ACD" w:rsidP="00E24ACD">
      <w:pPr>
        <w:pStyle w:val="NoSpacing"/>
      </w:pPr>
      <w:r>
        <w:t>Esquire.</w:t>
      </w:r>
    </w:p>
    <w:p w14:paraId="5333B07F" w14:textId="77777777" w:rsidR="00E24ACD" w:rsidRDefault="00E24ACD" w:rsidP="00E24ACD">
      <w:pPr>
        <w:pStyle w:val="NoSpacing"/>
      </w:pPr>
    </w:p>
    <w:p w14:paraId="0106C791" w14:textId="77777777" w:rsidR="00E24ACD" w:rsidRDefault="00E24ACD" w:rsidP="00E24ACD">
      <w:pPr>
        <w:pStyle w:val="NoSpacing"/>
      </w:pPr>
    </w:p>
    <w:p w14:paraId="7C22A777" w14:textId="77777777" w:rsidR="00E24ACD" w:rsidRDefault="00E24ACD" w:rsidP="00E24ACD">
      <w:pPr>
        <w:pStyle w:val="NoSpacing"/>
      </w:pPr>
      <w:r>
        <w:t>26 Aug.1487</w:t>
      </w:r>
      <w:r>
        <w:tab/>
        <w:t>He and James Leke(q.v.) were granted the next presentation to the parish</w:t>
      </w:r>
    </w:p>
    <w:p w14:paraId="587F7D5C" w14:textId="77777777" w:rsidR="00E24ACD" w:rsidRDefault="00E24ACD" w:rsidP="00E24ACD">
      <w:pPr>
        <w:pStyle w:val="NoSpacing"/>
      </w:pPr>
      <w:r>
        <w:tab/>
      </w:r>
      <w:r>
        <w:tab/>
        <w:t>church of Gosford, Cumberland.</w:t>
      </w:r>
    </w:p>
    <w:p w14:paraId="2DF924D7" w14:textId="77777777" w:rsidR="00E24ACD" w:rsidRDefault="00E24ACD" w:rsidP="00E24ACD">
      <w:pPr>
        <w:pStyle w:val="NoSpacing"/>
      </w:pPr>
      <w:r>
        <w:tab/>
      </w:r>
      <w:r>
        <w:tab/>
        <w:t>(C.P.R. 1485-94 p.192)</w:t>
      </w:r>
    </w:p>
    <w:p w14:paraId="4A070D98" w14:textId="77777777" w:rsidR="00E24ACD" w:rsidRDefault="00E24ACD" w:rsidP="00E24ACD">
      <w:pPr>
        <w:pStyle w:val="NoSpacing"/>
      </w:pPr>
    </w:p>
    <w:p w14:paraId="0BA1509F" w14:textId="77777777" w:rsidR="00E24ACD" w:rsidRDefault="00E24ACD" w:rsidP="00E24ACD">
      <w:pPr>
        <w:pStyle w:val="NoSpacing"/>
      </w:pPr>
    </w:p>
    <w:p w14:paraId="469E936B" w14:textId="77777777" w:rsidR="00E24ACD" w:rsidRDefault="00E24ACD" w:rsidP="00E24ACD">
      <w:pPr>
        <w:pStyle w:val="NoSpacing"/>
      </w:pPr>
      <w:r>
        <w:t>26 July 2024</w:t>
      </w:r>
    </w:p>
    <w:p w14:paraId="2C06B0D3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323EF20" w14:textId="77777777" w:rsidR="00E24ACD" w:rsidRDefault="00E24ACD" w:rsidP="009139A6">
      <w:r>
        <w:separator/>
      </w:r>
    </w:p>
  </w:endnote>
  <w:endnote w:type="continuationSeparator" w:id="0">
    <w:p w14:paraId="1C05FD8E" w14:textId="77777777" w:rsidR="00E24ACD" w:rsidRDefault="00E24ACD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3B0B164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F758242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13579D7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07EF289" w14:textId="77777777" w:rsidR="00E24ACD" w:rsidRDefault="00E24ACD" w:rsidP="009139A6">
      <w:r>
        <w:separator/>
      </w:r>
    </w:p>
  </w:footnote>
  <w:footnote w:type="continuationSeparator" w:id="0">
    <w:p w14:paraId="79503FAE" w14:textId="77777777" w:rsidR="00E24ACD" w:rsidRDefault="00E24ACD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3B84DDF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51DEE58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63DED4B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4ACD"/>
    <w:rsid w:val="000666E0"/>
    <w:rsid w:val="002510B7"/>
    <w:rsid w:val="00270799"/>
    <w:rsid w:val="005C130B"/>
    <w:rsid w:val="00826F5C"/>
    <w:rsid w:val="009139A6"/>
    <w:rsid w:val="009411C2"/>
    <w:rsid w:val="009448BB"/>
    <w:rsid w:val="00947624"/>
    <w:rsid w:val="00A129B2"/>
    <w:rsid w:val="00A3176C"/>
    <w:rsid w:val="00AE65F8"/>
    <w:rsid w:val="00BA00AB"/>
    <w:rsid w:val="00C71834"/>
    <w:rsid w:val="00CB4ED9"/>
    <w:rsid w:val="00E24ACD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6A33D6E"/>
  <w15:chartTrackingRefBased/>
  <w15:docId w15:val="{22046C36-10F7-4F43-82F3-EDEBE2C8DE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29</Words>
  <Characters>171</Characters>
  <Application>Microsoft Office Word</Application>
  <DocSecurity>0</DocSecurity>
  <Lines>1</Lines>
  <Paragraphs>1</Paragraphs>
  <ScaleCrop>false</ScaleCrop>
  <Company/>
  <LinksUpToDate>false</LinksUpToDate>
  <CharactersWithSpaces>199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2024-07-27T18:40:00Z</dcterms:created>
  <dcterms:modified xsi:type="dcterms:W3CDTF">2024-07-27T18:41:00Z</dcterms:modified>
</cp:coreProperties>
</file>